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0B2D4D3C" w14:textId="77777777" w:rsidTr="002A1902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D362C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4319F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4900" w14:textId="6F2C2EC0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A1902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5A418983" w14:textId="77777777" w:rsidTr="002A1902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63F8AE2B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563E8A60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84F6E26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013FA7DF" w14:textId="77777777" w:rsidTr="002A1902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1F453B09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3DF696F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3809911D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6210DF26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3C4D97EF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07CA9195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34EDE997" w14:textId="77777777" w:rsidTr="002A1902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0217C5F8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65127829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1098A3A9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4ACB3EB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7231044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5D7D50C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2B901B3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526FCBD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25EAE06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3EB084B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14E07FD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395B57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215EBBC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4A572B5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D27A01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4434B419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2A1902" w:rsidRPr="00EE22DB" w14:paraId="7F4C941C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DE938E1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737C1F1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411808DA" w14:textId="77777777" w:rsidR="002A1902" w:rsidRPr="00EE22DB" w:rsidRDefault="002A1902" w:rsidP="0002090F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E22D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1865EA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165,709,226,000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0AB03B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152,898,565,257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178253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9,985,248,541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EFA184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1,442,531,771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14061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164,326,345,569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398E18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0D195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2,082,808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D9221A8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21F7F5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152,898,565,257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32483E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9,987,331,349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0A755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1,442,531,771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44B6D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164,328,428,377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B282CD3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- 1,380,797,623</w:t>
            </w:r>
          </w:p>
        </w:tc>
      </w:tr>
      <w:tr w:rsidR="002A1902" w:rsidRPr="00EE22DB" w14:paraId="13AB2051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7DAE0F2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2F4779B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579D7164" w14:textId="77777777" w:rsidR="002A1902" w:rsidRPr="00EE22DB" w:rsidRDefault="002A1902" w:rsidP="0002090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E22D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13DB60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92,266,857,000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D3C7BE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90,559,904,844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A2A401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6,722,518,020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7AAE6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85,567,431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82734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97,367,990,295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8E1370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8C6796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6EAC4C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D4D266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90,559,904,844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98776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6,722,518,020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28CCC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85,567,431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44065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97,367,990,295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4B52075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5,101,133,295</w:t>
            </w:r>
          </w:p>
        </w:tc>
      </w:tr>
      <w:tr w:rsidR="002A1902" w14:paraId="537C4ED7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70387E9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D81D03B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081E586E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33242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1,300,000,000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FE4B0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1,827,999,609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9200A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2EB7D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508CE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1,827,999,609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3A37C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7BDB6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39C40F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7592C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1,827,999,609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8BF17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BA7B8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20DC9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1,827,999,609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4BAF60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527,999,609</w:t>
            </w:r>
          </w:p>
        </w:tc>
      </w:tr>
      <w:tr w:rsidR="002A1902" w14:paraId="607DBB2B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2E97D13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2701C1E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11F3790D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77AC8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904,654,000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21C75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818,109,534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E89BA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76,817,341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A87A6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6DDE9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894,926,875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00769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D303E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49AED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C4C2C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818,109,534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71E66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76,817,341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A0AC2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F9FB0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894,926,875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B1F72A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- 9,727,125</w:t>
            </w:r>
          </w:p>
        </w:tc>
      </w:tr>
      <w:tr w:rsidR="002A1902" w14:paraId="76B99768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282464C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ACFBE1A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3EBCEC3F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C0100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1,186,000,000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334F3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1,586,609,003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72718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79461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83C81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1,586,609,003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9FD01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FE722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D6ED2D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F9B0ED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1,586,609,003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9549A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37C67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C596A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1,586,609,003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130585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400,609,003</w:t>
            </w:r>
          </w:p>
        </w:tc>
      </w:tr>
      <w:tr w:rsidR="002A1902" w14:paraId="746B0CB6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48F26B83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7136ED0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5F8EDC74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AC458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7,530,000,000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F326E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7,640,051,843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2838D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1A8B6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62670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7,640,051,843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16458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759C9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D060DB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485DA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7,640,051,843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3C958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41EE3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5C32B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7,640,051,843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A12203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110,051,843</w:t>
            </w:r>
          </w:p>
        </w:tc>
      </w:tr>
      <w:tr w:rsidR="002A1902" w14:paraId="3F0A6ECB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49D3926F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4A590F4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6EB6B84E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C9761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20,930,000,000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C4C7B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18,431,181,731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2DC21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7AEE2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1012A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18,431,181,731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A9915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39F20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05CEC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DA8DE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18,431,181,731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826FB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04C46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EF861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18,431,181,731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6F84F6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- 2,498,818,269</w:t>
            </w:r>
          </w:p>
        </w:tc>
      </w:tr>
      <w:tr w:rsidR="002A1902" w14:paraId="60562CCF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E4935D2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9A26520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560E3A11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D675E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11,530,000,000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7686C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11,918,243,562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1C273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19ADB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2B2B6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11,918,243,562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82D4FB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D58AB0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A6DDB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593FCE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11,918,243,562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5A4B2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8025FE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25EBF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11,918,243,562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FDB6FA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388,243,562</w:t>
            </w:r>
          </w:p>
        </w:tc>
      </w:tr>
      <w:tr w:rsidR="002A1902" w14:paraId="1ADAD16D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501D950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2FAC348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3922663E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B91E2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2,420,000,000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C5CE6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2,139,001,217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8B126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4E48A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46B1F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2,139,001,217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127505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42D9A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BA3A0C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F5C8B8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2,139,001,217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607BB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775A5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D0EE3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2,139,001,217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F4F28B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- 280,998,783</w:t>
            </w:r>
          </w:p>
        </w:tc>
      </w:tr>
      <w:tr w:rsidR="002A1902" w14:paraId="5F9DADD7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7A0F253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47D4F0A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664E1A42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5237D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193,000,000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34C8C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218,045,200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06A74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4BF86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8473D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218,045,200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5BACA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FA93E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09B34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2E9B6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218,045,200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0BBF4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B5642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D0EF5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218,045,200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27A79C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25,045,200</w:t>
            </w:r>
          </w:p>
        </w:tc>
      </w:tr>
      <w:tr w:rsidR="002A1902" w14:paraId="01FB982C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F22EAF2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99C1796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3441AEE2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DEE25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46,214,203,000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9D7C4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45,927,179,766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B52F0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6,645,700,679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DA99E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85,567,431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4E214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52,658,447,876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5EB69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D90BCD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A95E1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8B9E6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45,927,179,766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48AD8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6,645,700,679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362B9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85,567,431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345E3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52,658,447,876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30F033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6,444,244,876</w:t>
            </w:r>
          </w:p>
        </w:tc>
      </w:tr>
      <w:tr w:rsidR="002A1902" w14:paraId="69CC4424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C098A21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504EC09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10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28DFC9CC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4D574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59,000,000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18F84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53,483,379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FAC22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F7D2C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5EBA8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53,483,379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26551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9A0B1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A79D9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555A7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53,483,379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7D1C7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B9DDC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7D8EA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53,483,379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CD59BF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- 5,516,621</w:t>
            </w:r>
          </w:p>
        </w:tc>
      </w:tr>
      <w:tr w:rsidR="002A1902" w:rsidRPr="00EE22DB" w14:paraId="5CCDE507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C5EFFE1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38B3CAB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4FA35578" w14:textId="77777777" w:rsidR="002A1902" w:rsidRPr="00EE22DB" w:rsidRDefault="002A1902" w:rsidP="0002090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E22D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12C545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2,081,837,000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26B865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2,883,228,062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7CA360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464,172,935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948BEA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C87B6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3,347,400,997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321D5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79B878A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1,551,923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AB8E2F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7A4B6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2,883,228,062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ABC6A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465,724,858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F191EC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77D19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3,348,952,920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7B16DCC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1,267,115,920</w:t>
            </w:r>
          </w:p>
        </w:tc>
      </w:tr>
      <w:tr w:rsidR="002A1902" w14:paraId="45961AA3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1D8270A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C5EA13F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155CB5F8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BDBAE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2,061,670,000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B7A7D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2,823,691,007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AE322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463,934,935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C7D11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AD836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3,287,625,942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D95C4C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ABDEE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D92925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03FDD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2,823,691,007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2D5DA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463,934,935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E6F570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6B067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3,287,625,942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4E3789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1,225,955,942</w:t>
            </w:r>
          </w:p>
        </w:tc>
      </w:tr>
      <w:tr w:rsidR="002A1902" w14:paraId="5401D05A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A88C621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C25B927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2E3CECDA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573F4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793,000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24AAE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4,637,199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BDBE8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4333F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2E167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4,637,199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B2013C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A325D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EE6DB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F3AE1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4,637,199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D6A936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A6AC2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27B2E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4,637,199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B082F0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3,844,199</w:t>
            </w:r>
          </w:p>
        </w:tc>
      </w:tr>
      <w:tr w:rsidR="002A1902" w14:paraId="5C4F9CB7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4A2E33C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7F46D21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570B8040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43FB5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19,374,000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0E9F5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54,899,856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027E0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238,000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A9B4B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860EE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55,137,856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F729A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06F00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1,551,923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32DAA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FB865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54,899,856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5DCEF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1,789,923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6D989E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8C819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56,689,779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355594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37,315,779</w:t>
            </w:r>
          </w:p>
        </w:tc>
      </w:tr>
      <w:tr w:rsidR="002A1902" w:rsidRPr="00EE22DB" w14:paraId="3161FFC2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53BFCBB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95B937D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6935D822" w14:textId="77777777" w:rsidR="002A1902" w:rsidRPr="00EE22DB" w:rsidRDefault="002A1902" w:rsidP="0002090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E22D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B1734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6,004,577,000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9F7BD4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6,086,899,033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5E271E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53,982,276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0F7F17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8B835A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6,140,881,309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3AE00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B209B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530,885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92BBE1F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E2982C7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6,086,899,033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8AEC20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54,513,161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916DA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296EF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6,141,412,194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7931A3B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136,835,194</w:t>
            </w:r>
          </w:p>
        </w:tc>
      </w:tr>
      <w:tr w:rsidR="002A1902" w14:paraId="2DE0F63A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79D8368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0C6DCAA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380C1BDB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957FF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1,133,584,000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5A232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1,244,733,538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0390D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192,600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D97E9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DA876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1,244,926,138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98A444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8693B9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81F0E3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71BE2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1,244,733,538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97E9E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192,600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F43A2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68973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1,244,926,138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17E85D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111,342,138</w:t>
            </w:r>
          </w:p>
        </w:tc>
      </w:tr>
      <w:tr w:rsidR="002A1902" w14:paraId="4F6F5B1D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A52CB3D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54BB788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04CCA41E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C0BFD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4,870,993,000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8D0DC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4,842,165,495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5731C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53,789,676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1CD9D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DDB1F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4,895,955,171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1015F0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CA71A2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530,885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A44EF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7679E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4,842,165,495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2EF05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54,320,561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C706E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61C3A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4,896,486,056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59CE7A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25,493,056</w:t>
            </w:r>
          </w:p>
        </w:tc>
      </w:tr>
      <w:tr w:rsidR="002A1902" w:rsidRPr="00EE22DB" w14:paraId="42F2B6F5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E074DE2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943DBF2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3B59D511" w14:textId="77777777" w:rsidR="002A1902" w:rsidRPr="00EE22DB" w:rsidRDefault="002A1902" w:rsidP="0002090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E22D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4FB44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932,054,000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C41676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901,879,183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9E5A5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68,958,125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FCFA5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27,096,828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1D9DDF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997,934,136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93E56EA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994637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E27ABE1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F9D943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901,879,183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10C95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68,958,125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D09CF7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27,096,828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68405F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997,934,136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67A754C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65,880,136</w:t>
            </w:r>
          </w:p>
        </w:tc>
      </w:tr>
      <w:tr w:rsidR="002A1902" w14:paraId="034A86F1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461A061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0529F19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5CAE77A5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30CE8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905,954,000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7100B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868,390,083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35523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68,958,125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A094E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27,096,828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7D11F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964,445,036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265B5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89E33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DE254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47B65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868,390,083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2AA98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68,958,125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B77BC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27,096,828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14A7A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964,445,036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E6FD4F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58,491,036</w:t>
            </w:r>
          </w:p>
        </w:tc>
      </w:tr>
      <w:tr w:rsidR="002A1902" w14:paraId="098A5DCB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D27724A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D585734" w14:textId="2DAEC7D6" w:rsidR="002A1902" w:rsidRDefault="002D7B08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4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511639F6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BA649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26,100,000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B0CC1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33,489,100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9372A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A1CC0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1D093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33,489,100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F6CF8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8369D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8159F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653D4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33,489,100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ECEA3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E231E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A0157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33,489,100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063A3A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7,389,100</w:t>
            </w:r>
          </w:p>
        </w:tc>
      </w:tr>
      <w:tr w:rsidR="002A1902" w:rsidRPr="00EE22DB" w14:paraId="1E520049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C3CEE98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89A07C3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7828AA87" w14:textId="77777777" w:rsidR="002A1902" w:rsidRPr="00EE22DB" w:rsidRDefault="002A1902" w:rsidP="0002090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E22D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22E7BE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5,004,330,000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2130AE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66,375,866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552FB8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147BA4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D7F53B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66,375,866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E7AA2F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978871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E287A4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7A911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66,375,866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1C27FF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8372DEA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E94066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66,375,866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A587374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- 4,937,954,134</w:t>
            </w:r>
          </w:p>
        </w:tc>
      </w:tr>
      <w:tr w:rsidR="002A1902" w14:paraId="4DF70F59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4AE1AD83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ECA4EE2" w14:textId="058D0307" w:rsidR="002A1902" w:rsidRDefault="002D7B08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42411B34" w14:textId="77777777" w:rsidR="002A1902" w:rsidRPr="00453CC5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24"/>
                <w:sz w:val="20"/>
              </w:rPr>
            </w:pPr>
            <w:r w:rsidRPr="00453CC5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BD715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4,818,430,000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B1A2B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BD3D3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E18FC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551B8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0F101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EA409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BBC33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3C9B8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264FC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CF235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8B944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50,000,000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8C523B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- 4,768,430,000</w:t>
            </w:r>
          </w:p>
        </w:tc>
      </w:tr>
      <w:tr w:rsidR="002A1902" w14:paraId="2675C1C5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A149F34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42C4783" w14:textId="2F7495BA" w:rsidR="002A1902" w:rsidRDefault="002D7B08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51C03A37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8630B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185,900,000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07A30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16,375,866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077AB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FAEF6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C036F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16,375,866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0959B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C31C3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1F45C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C583D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16,375,866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5FBC0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BE1CC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6216B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16,375,866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00F4FD0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- 169,524,134</w:t>
            </w:r>
          </w:p>
        </w:tc>
      </w:tr>
      <w:tr w:rsidR="002A1902" w:rsidRPr="00EE22DB" w14:paraId="3FF39D07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E9768ED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1A11513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7BB276F4" w14:textId="77777777" w:rsidR="002A1902" w:rsidRPr="00EE22DB" w:rsidRDefault="002A1902" w:rsidP="0002090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E22D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8A74EA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52,468,201,000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B3FBAA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45,411,603,640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CA8D9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2,399,172,217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A7863F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1,297,359,612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D5D9EE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49,108,135,469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165E66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33027E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97883C5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63D9C8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45,411,603,640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A6B6DB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2,399,172,217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C1CA4B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1,297,359,612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7A9E2D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49,108,135,469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612F2A6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- 3,360,065,531</w:t>
            </w:r>
          </w:p>
        </w:tc>
      </w:tr>
      <w:tr w:rsidR="002A1902" w14:paraId="707718D8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FDBDD65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0C97350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3B599536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BE079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52,468,201,000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3616E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45,411,603,640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1A71A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2,399,172,217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87726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1,297,359,612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3DC08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49,108,135,469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10ABEE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7A0809C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372AE8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9E19F5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45,411,603,640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56865F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2,399,172,217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6DD77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1,297,359,612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EF818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49,108,135,469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E49636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- 3,360,065,531</w:t>
            </w:r>
          </w:p>
        </w:tc>
      </w:tr>
      <w:tr w:rsidR="002A1902" w:rsidRPr="00EE22DB" w14:paraId="0C3FBD98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400F9AD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4772834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7A4E423B" w14:textId="77777777" w:rsidR="002A1902" w:rsidRPr="00EE22DB" w:rsidRDefault="002A1902" w:rsidP="0002090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E22D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4FCE7E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2,680,036,000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B17165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2,253,472,647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57FD5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101,569,039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9DED28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32,507,900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A0047B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2,387,549,586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D89A34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A0AD95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300E2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9C1D5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2,253,472,647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1ED31A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101,569,039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9531E8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32,507,900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A88A98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2,387,549,586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5D9B6A0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- 292,486,414</w:t>
            </w:r>
          </w:p>
        </w:tc>
      </w:tr>
      <w:tr w:rsidR="002A1902" w14:paraId="568A0EEF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4591CCE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9B2C13B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09ABEFB2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172B6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2,680,036,000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E9AB1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2,253,472,647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54AD6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101,569,039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8D166B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32,507,900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A1E41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2,387,549,586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B7D1F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7FEF6D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B50E84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EBD8E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2,253,472,647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EC684A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101,569,039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69A0F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32,507,900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512BE1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2,387,549,586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30D0BC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- 292,486,414</w:t>
            </w:r>
          </w:p>
        </w:tc>
      </w:tr>
      <w:tr w:rsidR="002A1902" w:rsidRPr="00EE22DB" w14:paraId="584B174A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96BDCD7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A03DACF" w14:textId="77777777" w:rsidR="002A1902" w:rsidRPr="00EE22DB" w:rsidRDefault="002A1902" w:rsidP="0002090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50EDDB3D" w14:textId="77777777" w:rsidR="002A1902" w:rsidRPr="00EE22DB" w:rsidRDefault="002A1902" w:rsidP="0002090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EE22D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009B2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4,271,334,000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4D523B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4,735,201,982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586F36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174,875,929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AF32EB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416C70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4,910,077,911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E9E353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DC2AA71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1168E0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F11937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4,735,201,982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612387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174,875,929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9CE3A2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D5A5C7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4,910,077,911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B459AA9" w14:textId="77777777" w:rsidR="002A1902" w:rsidRPr="00EE22DB" w:rsidRDefault="002A1902" w:rsidP="0002090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E22DB">
              <w:rPr>
                <w:rFonts w:ascii="新細明體" w:hAnsi="新細明體"/>
                <w:b/>
                <w:noProof/>
                <w:spacing w:val="-6"/>
                <w:sz w:val="20"/>
              </w:rPr>
              <w:t>638,743,911</w:t>
            </w:r>
          </w:p>
        </w:tc>
      </w:tr>
      <w:tr w:rsidR="002A1902" w14:paraId="14533D73" w14:textId="77777777" w:rsidTr="00453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3C9602D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F7B8692" w14:textId="77777777" w:rsidR="002A1902" w:rsidRDefault="002A1902" w:rsidP="0002090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tcMar>
              <w:right w:w="57" w:type="dxa"/>
            </w:tcMar>
            <w:vAlign w:val="center"/>
          </w:tcPr>
          <w:p w14:paraId="70E68247" w14:textId="77777777" w:rsidR="002A1902" w:rsidRDefault="002A1902" w:rsidP="0002090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F541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20C5B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4,271,334,000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4DFB4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4,735,201,982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ADF862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174,875,929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1EB1C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96E187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4,910,077,911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56E7C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05F716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E4D94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6FCA1D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4,735,201,982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A98E28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174,875,929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BF6349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509753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4,910,077,911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BCA20A4" w14:textId="77777777" w:rsidR="002A1902" w:rsidRPr="00DF667B" w:rsidRDefault="002A1902" w:rsidP="0002090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5416">
              <w:rPr>
                <w:rFonts w:ascii="新細明體" w:hAnsi="新細明體"/>
                <w:noProof/>
                <w:spacing w:val="-6"/>
                <w:sz w:val="20"/>
              </w:rPr>
              <w:t>638,743,911</w:t>
            </w:r>
          </w:p>
        </w:tc>
      </w:tr>
    </w:tbl>
    <w:p w14:paraId="55F0CED2" w14:textId="77777777" w:rsidR="00A82CB1" w:rsidRDefault="00A82CB1">
      <w:pPr>
        <w:ind w:right="414"/>
        <w:rPr>
          <w:rFonts w:eastAsia="標楷體"/>
          <w:sz w:val="22"/>
        </w:rPr>
      </w:pPr>
    </w:p>
    <w:sectPr w:rsidR="00A82C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8775B" w14:textId="77777777" w:rsidR="002A1902" w:rsidRDefault="002A1902">
      <w:r>
        <w:separator/>
      </w:r>
    </w:p>
  </w:endnote>
  <w:endnote w:type="continuationSeparator" w:id="0">
    <w:p w14:paraId="07668A11" w14:textId="77777777" w:rsidR="002A1902" w:rsidRDefault="002A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17ACB" w14:textId="77777777" w:rsidR="000E0216" w:rsidRDefault="000E021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25F55" w14:textId="77777777" w:rsidR="000E0216" w:rsidRDefault="000E021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89A39" w14:textId="77777777" w:rsidR="000E0216" w:rsidRDefault="000E021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CA1B5" w14:textId="77777777" w:rsidR="002A1902" w:rsidRDefault="002A1902">
      <w:r>
        <w:separator/>
      </w:r>
    </w:p>
  </w:footnote>
  <w:footnote w:type="continuationSeparator" w:id="0">
    <w:p w14:paraId="05D5EBDD" w14:textId="77777777" w:rsidR="002A1902" w:rsidRDefault="002A1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8559A" w14:textId="77777777" w:rsidR="000E0216" w:rsidRDefault="000E02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CFB76" w14:textId="086C0625" w:rsidR="00A82CB1" w:rsidRDefault="00474B9A">
    <w:pPr>
      <w:pStyle w:val="a3"/>
      <w:jc w:val="center"/>
    </w:pPr>
    <w:r w:rsidRPr="00474B9A">
      <w:rPr>
        <w:rFonts w:ascii="標楷體" w:eastAsia="標楷體" w:hAnsi="標楷體" w:hint="eastAsia"/>
        <w:b/>
        <w:spacing w:val="60"/>
        <w:sz w:val="36"/>
        <w:u w:val="single"/>
      </w:rPr>
      <w:t>貳</w:t>
    </w:r>
    <w:r w:rsidR="00A82CB1">
      <w:rPr>
        <w:rFonts w:ascii="標楷體" w:eastAsia="標楷體"/>
        <w:b/>
        <w:spacing w:val="60"/>
        <w:sz w:val="36"/>
        <w:u w:val="single"/>
      </w:rPr>
      <w:t>、</w:t>
    </w:r>
    <w:r w:rsidR="00A82CB1"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474B9A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 w:rsidR="00A82CB1">
      <w:rPr>
        <w:rFonts w:ascii="標楷體" w:eastAsia="標楷體" w:hint="eastAsia"/>
        <w:b/>
        <w:spacing w:val="60"/>
        <w:sz w:val="36"/>
        <w:u w:val="single"/>
      </w:rPr>
      <w:t>年度</w:t>
    </w:r>
    <w:r w:rsidRPr="00474B9A">
      <w:rPr>
        <w:rFonts w:ascii="標楷體" w:eastAsia="標楷體" w:hAnsi="標楷體" w:hint="eastAsia"/>
        <w:b/>
        <w:spacing w:val="60"/>
        <w:sz w:val="36"/>
        <w:u w:val="single"/>
      </w:rPr>
      <w:t>高雄市</w:t>
    </w:r>
    <w:r w:rsidR="00A82CB1">
      <w:rPr>
        <w:rFonts w:ascii="標楷體" w:eastAsia="標楷體" w:hint="eastAsia"/>
        <w:b/>
        <w:spacing w:val="60"/>
        <w:sz w:val="36"/>
        <w:u w:val="single"/>
      </w:rPr>
      <w:t>總決算歲入來源別</w:t>
    </w:r>
    <w:r w:rsidRPr="00474B9A">
      <w:rPr>
        <w:rFonts w:ascii="標楷體" w:eastAsia="標楷體" w:hAnsi="標楷體" w:hint="eastAsia"/>
        <w:b/>
        <w:spacing w:val="60"/>
        <w:sz w:val="36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6"/>
        <w:u w:val="single"/>
      </w:rPr>
      <w:t>決算審定數總表</w:t>
    </w:r>
    <w:r w:rsidRPr="00474B9A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3FC29" w14:textId="34DED37B" w:rsidR="00A82CB1" w:rsidRDefault="00A82CB1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474B9A" w:rsidRPr="00474B9A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474B9A" w:rsidRPr="00474B9A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474B9A" w:rsidRPr="00474B9A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902"/>
    <w:rsid w:val="000E0216"/>
    <w:rsid w:val="00146857"/>
    <w:rsid w:val="00183F3F"/>
    <w:rsid w:val="002A1902"/>
    <w:rsid w:val="002D7B08"/>
    <w:rsid w:val="00453CC5"/>
    <w:rsid w:val="00474B9A"/>
    <w:rsid w:val="00564347"/>
    <w:rsid w:val="0071070C"/>
    <w:rsid w:val="007F5FF3"/>
    <w:rsid w:val="008E6555"/>
    <w:rsid w:val="00A82CB1"/>
    <w:rsid w:val="00B724D6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8670C"/>
  <w15:chartTrackingRefBased/>
  <w15:docId w15:val="{803C085A-F5EC-4390-9F24-EB758217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tE4ZG2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qtE4ZG2歲入來源別總表.dot</Template>
  <TotalTime>5</TotalTime>
  <Pages>1</Pages>
  <Words>675</Words>
  <Characters>3218</Characters>
  <Application>Microsoft Office Word</Application>
  <DocSecurity>0</DocSecurity>
  <Lines>26</Lines>
  <Paragraphs>7</Paragraphs>
  <ScaleCrop>false</ScaleCrop>
  <Company>N.A.O.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余亭儀</dc:creator>
  <cp:keywords/>
  <cp:lastModifiedBy>林鳳頡</cp:lastModifiedBy>
  <cp:revision>4</cp:revision>
  <dcterms:created xsi:type="dcterms:W3CDTF">2024-06-07T06:54:00Z</dcterms:created>
  <dcterms:modified xsi:type="dcterms:W3CDTF">2024-07-03T08:09:00Z</dcterms:modified>
</cp:coreProperties>
</file>